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68ABF" w14:textId="77777777" w:rsidR="00170AE1" w:rsidRDefault="00170AE1" w:rsidP="00170A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MELFORD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0445A006" w14:textId="77777777" w:rsidR="00170AE1" w:rsidRDefault="00170AE1" w:rsidP="00170A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E18C976" w14:textId="77777777" w:rsidR="00170AE1" w:rsidRDefault="00170AE1" w:rsidP="00170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F5B86B" w14:textId="77777777" w:rsidR="00170AE1" w:rsidRDefault="00170AE1" w:rsidP="00170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B0A0C9" w14:textId="77777777" w:rsidR="00170AE1" w:rsidRDefault="00170AE1" w:rsidP="00170A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Sep.1411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3B151689" w14:textId="77777777" w:rsidR="00170AE1" w:rsidRDefault="00170AE1" w:rsidP="00170AE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p.255)</w:t>
      </w:r>
    </w:p>
    <w:p w14:paraId="330E659B" w14:textId="77777777" w:rsidR="00170AE1" w:rsidRDefault="00170AE1" w:rsidP="00170A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4A5CAAFF" w14:textId="77777777" w:rsidR="00170AE1" w:rsidRDefault="00170AE1" w:rsidP="00170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18E19C" w14:textId="77777777" w:rsidR="00170AE1" w:rsidRDefault="00170AE1" w:rsidP="00170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9409DF" w14:textId="77777777" w:rsidR="00170AE1" w:rsidRDefault="00170AE1" w:rsidP="00170A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2023</w:t>
      </w:r>
    </w:p>
    <w:p w14:paraId="47C813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9A5FA" w14:textId="77777777" w:rsidR="00170AE1" w:rsidRDefault="00170AE1" w:rsidP="009139A6">
      <w:r>
        <w:separator/>
      </w:r>
    </w:p>
  </w:endnote>
  <w:endnote w:type="continuationSeparator" w:id="0">
    <w:p w14:paraId="10F9C76E" w14:textId="77777777" w:rsidR="00170AE1" w:rsidRDefault="00170A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011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C2D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CB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BCF6B" w14:textId="77777777" w:rsidR="00170AE1" w:rsidRDefault="00170AE1" w:rsidP="009139A6">
      <w:r>
        <w:separator/>
      </w:r>
    </w:p>
  </w:footnote>
  <w:footnote w:type="continuationSeparator" w:id="0">
    <w:p w14:paraId="5CE45B8F" w14:textId="77777777" w:rsidR="00170AE1" w:rsidRDefault="00170A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A11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A9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366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AE1"/>
    <w:rsid w:val="000666E0"/>
    <w:rsid w:val="00170AE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DD1BA"/>
  <w15:chartTrackingRefBased/>
  <w15:docId w15:val="{05CFC6A1-F970-4A2C-ACCE-B73C073D1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AE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2023-03-14T21:51:00Z</dcterms:created>
  <dcterms:modified xsi:type="dcterms:W3CDTF">2023-03-14T21:52:00Z</dcterms:modified>
</cp:coreProperties>
</file>